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E4C" w:rsidRPr="00576E4C" w:rsidRDefault="00576E4C" w:rsidP="00576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contextualSpacing/>
        <w:jc w:val="center"/>
        <w:rPr>
          <w:rFonts w:ascii="Arial" w:hAnsi="Arial" w:cs="Arial"/>
          <w:b/>
          <w:sz w:val="28"/>
          <w:szCs w:val="22"/>
          <w:lang w:val="sl-SI"/>
        </w:rPr>
      </w:pPr>
      <w:r w:rsidRPr="00576E4C">
        <w:rPr>
          <w:rFonts w:ascii="Arial" w:hAnsi="Arial" w:cs="Arial"/>
          <w:b/>
          <w:sz w:val="28"/>
          <w:szCs w:val="22"/>
          <w:lang w:val="sl-SI"/>
        </w:rPr>
        <w:t>IZJAVA O SPREJEMANJU POGOJEV</w:t>
      </w:r>
    </w:p>
    <w:p w:rsidR="00576E4C" w:rsidRPr="00576E4C" w:rsidRDefault="00576E4C" w:rsidP="00576E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l-SI"/>
        </w:rPr>
      </w:pPr>
    </w:p>
    <w:p w:rsidR="00576E4C" w:rsidRPr="00576E4C" w:rsidRDefault="00576E4C" w:rsidP="00576E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l-SI"/>
        </w:rPr>
      </w:pPr>
      <w:bookmarkStart w:id="0" w:name="_GoBack"/>
      <w:bookmarkEnd w:id="0"/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permStart w:id="716579312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____________________________________</w:t>
      </w:r>
      <w:permEnd w:id="716579312"/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          ime in priimek</w:t>
      </w:r>
      <w:r w:rsidR="00181854">
        <w:rPr>
          <w:rFonts w:ascii="Arial" w:hAnsi="Arial" w:cs="Arial"/>
          <w:sz w:val="22"/>
          <w:szCs w:val="22"/>
          <w:lang w:val="sl-SI"/>
        </w:rPr>
        <w:t xml:space="preserve"> / naziv</w:t>
      </w:r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  <w:r w:rsidR="00181854">
        <w:rPr>
          <w:rFonts w:ascii="Arial" w:hAnsi="Arial" w:cs="Arial"/>
          <w:sz w:val="22"/>
          <w:szCs w:val="22"/>
          <w:lang w:val="sl-SI"/>
        </w:rPr>
        <w:t>dražitelja</w:t>
      </w: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permStart w:id="1319125401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____________________________________</w:t>
      </w:r>
      <w:permEnd w:id="1319125401"/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        stalno prebivališče </w:t>
      </w:r>
      <w:r w:rsidR="00181854">
        <w:rPr>
          <w:rFonts w:ascii="Arial" w:hAnsi="Arial" w:cs="Arial"/>
          <w:sz w:val="22"/>
          <w:szCs w:val="22"/>
          <w:lang w:val="sl-SI"/>
        </w:rPr>
        <w:t xml:space="preserve">/ sedež dražitelja </w:t>
      </w:r>
    </w:p>
    <w:p w:rsidR="00181854" w:rsidRPr="00576E4C" w:rsidRDefault="00181854" w:rsidP="00576E4C">
      <w:pPr>
        <w:rPr>
          <w:rFonts w:ascii="Arial" w:hAnsi="Arial" w:cs="Arial"/>
          <w:sz w:val="22"/>
          <w:szCs w:val="22"/>
          <w:lang w:val="sl-SI"/>
        </w:rPr>
      </w:pPr>
    </w:p>
    <w:p w:rsidR="00181854" w:rsidRPr="00576E4C" w:rsidRDefault="00181854" w:rsidP="00181854">
      <w:pPr>
        <w:rPr>
          <w:rFonts w:ascii="Arial" w:hAnsi="Arial" w:cs="Arial"/>
          <w:sz w:val="22"/>
          <w:szCs w:val="22"/>
          <w:lang w:val="sl-SI"/>
        </w:rPr>
      </w:pPr>
      <w:permStart w:id="1351752854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____________________________________</w:t>
      </w:r>
      <w:permEnd w:id="1351752854"/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181854" w:rsidRDefault="00181854" w:rsidP="00181854">
      <w:pPr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        </w:t>
      </w:r>
      <w:r>
        <w:rPr>
          <w:rFonts w:ascii="Arial" w:hAnsi="Arial" w:cs="Arial"/>
          <w:sz w:val="22"/>
          <w:szCs w:val="22"/>
          <w:lang w:val="sl-SI"/>
        </w:rPr>
        <w:t xml:space="preserve">EMŠO </w:t>
      </w:r>
      <w:r>
        <w:rPr>
          <w:rFonts w:ascii="Arial" w:hAnsi="Arial" w:cs="Arial"/>
          <w:sz w:val="22"/>
          <w:szCs w:val="22"/>
          <w:lang w:val="sl-SI"/>
        </w:rPr>
        <w:t xml:space="preserve">/ </w:t>
      </w:r>
      <w:r>
        <w:rPr>
          <w:rFonts w:ascii="Arial" w:hAnsi="Arial" w:cs="Arial"/>
          <w:sz w:val="22"/>
          <w:szCs w:val="22"/>
          <w:lang w:val="sl-SI"/>
        </w:rPr>
        <w:t xml:space="preserve">matična številka </w:t>
      </w:r>
      <w:r>
        <w:rPr>
          <w:rFonts w:ascii="Arial" w:hAnsi="Arial" w:cs="Arial"/>
          <w:sz w:val="22"/>
          <w:szCs w:val="22"/>
          <w:lang w:val="sl-SI"/>
        </w:rPr>
        <w:t xml:space="preserve">dražitelja </w:t>
      </w:r>
    </w:p>
    <w:p w:rsidR="00181854" w:rsidRPr="00576E4C" w:rsidRDefault="00181854" w:rsidP="00181854">
      <w:pPr>
        <w:rPr>
          <w:rFonts w:ascii="Arial" w:hAnsi="Arial" w:cs="Arial"/>
          <w:sz w:val="22"/>
          <w:szCs w:val="22"/>
          <w:lang w:val="sl-SI"/>
        </w:rPr>
      </w:pPr>
    </w:p>
    <w:p w:rsidR="00181854" w:rsidRPr="00576E4C" w:rsidRDefault="00181854" w:rsidP="00181854">
      <w:pPr>
        <w:rPr>
          <w:rFonts w:ascii="Arial" w:hAnsi="Arial" w:cs="Arial"/>
          <w:sz w:val="22"/>
          <w:szCs w:val="22"/>
          <w:lang w:val="sl-SI"/>
        </w:rPr>
      </w:pPr>
      <w:permStart w:id="131018834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____________________________________</w:t>
      </w:r>
      <w:permEnd w:id="131018834"/>
      <w:r w:rsidRPr="00576E4C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181854" w:rsidRDefault="00181854" w:rsidP="00181854">
      <w:pPr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       </w:t>
      </w:r>
      <w:r>
        <w:rPr>
          <w:rFonts w:ascii="Arial" w:hAnsi="Arial" w:cs="Arial"/>
          <w:sz w:val="22"/>
          <w:szCs w:val="22"/>
          <w:lang w:val="sl-SI"/>
        </w:rPr>
        <w:t xml:space="preserve">davčna številka </w:t>
      </w:r>
      <w:r>
        <w:rPr>
          <w:rFonts w:ascii="Arial" w:hAnsi="Arial" w:cs="Arial"/>
          <w:sz w:val="22"/>
          <w:szCs w:val="22"/>
          <w:lang w:val="sl-SI"/>
        </w:rPr>
        <w:t xml:space="preserve">dražitelja </w:t>
      </w:r>
    </w:p>
    <w:p w:rsidR="00576E4C" w:rsidRPr="00576E4C" w:rsidRDefault="00576E4C" w:rsidP="00576E4C">
      <w:pPr>
        <w:rPr>
          <w:rFonts w:ascii="Arial" w:hAnsi="Arial" w:cs="Arial"/>
          <w:sz w:val="22"/>
          <w:szCs w:val="22"/>
          <w:lang w:val="sl-SI"/>
        </w:rPr>
      </w:pPr>
    </w:p>
    <w:p w:rsidR="00576E4C" w:rsidRDefault="00576E4C" w:rsidP="00576E4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sl-SI"/>
        </w:rPr>
      </w:pPr>
    </w:p>
    <w:p w:rsidR="006A5609" w:rsidRDefault="006A5609" w:rsidP="00576E4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lang w:val="sl-SI"/>
        </w:rPr>
      </w:pPr>
    </w:p>
    <w:p w:rsidR="007A2D47" w:rsidRPr="007A2D47" w:rsidRDefault="007A2D47" w:rsidP="007A2D47">
      <w:pPr>
        <w:jc w:val="both"/>
        <w:rPr>
          <w:rFonts w:ascii="Arial" w:hAnsi="Arial" w:cs="Arial"/>
          <w:sz w:val="22"/>
          <w:szCs w:val="22"/>
        </w:rPr>
      </w:pPr>
      <w:r w:rsidRPr="007A2D47">
        <w:rPr>
          <w:rFonts w:ascii="Arial" w:hAnsi="Arial" w:cs="Arial"/>
          <w:sz w:val="22"/>
          <w:szCs w:val="22"/>
        </w:rPr>
        <w:t xml:space="preserve">Pod </w:t>
      </w:r>
      <w:proofErr w:type="spellStart"/>
      <w:r w:rsidRPr="007A2D47">
        <w:rPr>
          <w:rFonts w:ascii="Arial" w:hAnsi="Arial" w:cs="Arial"/>
          <w:sz w:val="22"/>
          <w:szCs w:val="22"/>
        </w:rPr>
        <w:t>kazensko</w:t>
      </w:r>
      <w:proofErr w:type="spellEnd"/>
      <w:r w:rsidRPr="007A2D47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7A2D47">
        <w:rPr>
          <w:rFonts w:ascii="Arial" w:hAnsi="Arial" w:cs="Arial"/>
          <w:sz w:val="22"/>
          <w:szCs w:val="22"/>
        </w:rPr>
        <w:t>materialno</w:t>
      </w:r>
      <w:proofErr w:type="spellEnd"/>
      <w:r w:rsidRPr="007A2D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2D47">
        <w:rPr>
          <w:rFonts w:ascii="Arial" w:hAnsi="Arial" w:cs="Arial"/>
          <w:sz w:val="22"/>
          <w:szCs w:val="22"/>
        </w:rPr>
        <w:t>odgovornostjo</w:t>
      </w:r>
      <w:proofErr w:type="spellEnd"/>
      <w:r w:rsidRPr="007A2D4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A2D47">
        <w:rPr>
          <w:rFonts w:ascii="Arial" w:hAnsi="Arial" w:cs="Arial"/>
          <w:sz w:val="22"/>
          <w:szCs w:val="22"/>
        </w:rPr>
        <w:t>izjavljam</w:t>
      </w:r>
      <w:proofErr w:type="spellEnd"/>
      <w:r w:rsidRPr="007A2D47">
        <w:rPr>
          <w:rFonts w:ascii="Arial" w:hAnsi="Arial" w:cs="Arial"/>
          <w:sz w:val="22"/>
          <w:szCs w:val="22"/>
        </w:rPr>
        <w:t>, da:</w:t>
      </w:r>
    </w:p>
    <w:p w:rsidR="007A2D47" w:rsidRPr="00181854" w:rsidRDefault="007A2D47" w:rsidP="00181854">
      <w:pPr>
        <w:pStyle w:val="ListParagraph"/>
        <w:numPr>
          <w:ilvl w:val="0"/>
          <w:numId w:val="20"/>
        </w:numPr>
        <w:spacing w:after="160"/>
        <w:jc w:val="both"/>
      </w:pPr>
      <w:r w:rsidRPr="00181854">
        <w:t xml:space="preserve">mi je kot </w:t>
      </w:r>
      <w:r w:rsidR="00181854" w:rsidRPr="00181854">
        <w:t>dražitelju</w:t>
      </w:r>
      <w:r w:rsidRPr="00181854">
        <w:t xml:space="preserve"> znana vsebina javne</w:t>
      </w:r>
      <w:r w:rsidR="00181854" w:rsidRPr="00181854">
        <w:t xml:space="preserve"> dražbe ter</w:t>
      </w:r>
      <w:r w:rsidR="00181854" w:rsidRPr="00181854">
        <w:rPr>
          <w:lang w:val="en-SI"/>
        </w:rPr>
        <w:t xml:space="preserve"> </w:t>
      </w:r>
      <w:r w:rsidR="00181854" w:rsidRPr="00181854">
        <w:rPr>
          <w:lang w:val="en-US"/>
        </w:rPr>
        <w:t xml:space="preserve">da </w:t>
      </w:r>
      <w:proofErr w:type="spellStart"/>
      <w:r w:rsidR="00181854" w:rsidRPr="00181854">
        <w:rPr>
          <w:lang w:val="en-SI"/>
        </w:rPr>
        <w:t>sem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seznanjen</w:t>
      </w:r>
      <w:proofErr w:type="spellEnd"/>
      <w:r w:rsidR="00181854" w:rsidRPr="00181854">
        <w:rPr>
          <w:lang w:val="en-SI"/>
        </w:rPr>
        <w:t xml:space="preserve"> z </w:t>
      </w:r>
      <w:proofErr w:type="spellStart"/>
      <w:r w:rsidR="00181854" w:rsidRPr="00181854">
        <w:rPr>
          <w:lang w:val="en-SI"/>
        </w:rPr>
        <w:t>vsemi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pogoji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javne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dražbe</w:t>
      </w:r>
      <w:proofErr w:type="spellEnd"/>
      <w:r w:rsidR="00181854" w:rsidRPr="00181854">
        <w:rPr>
          <w:lang w:val="en-SI"/>
        </w:rPr>
        <w:t xml:space="preserve"> in z </w:t>
      </w:r>
      <w:proofErr w:type="spellStart"/>
      <w:r w:rsidR="00181854" w:rsidRPr="00181854">
        <w:rPr>
          <w:lang w:val="en-SI"/>
        </w:rPr>
        <w:t>njimi</w:t>
      </w:r>
      <w:proofErr w:type="spellEnd"/>
      <w:r w:rsidR="00181854" w:rsidRPr="00181854">
        <w:rPr>
          <w:lang w:val="en-SI"/>
        </w:rPr>
        <w:t xml:space="preserve"> </w:t>
      </w:r>
      <w:proofErr w:type="spellStart"/>
      <w:r w:rsidR="00181854" w:rsidRPr="00181854">
        <w:rPr>
          <w:lang w:val="en-SI"/>
        </w:rPr>
        <w:t>soglašam</w:t>
      </w:r>
      <w:proofErr w:type="spellEnd"/>
      <w:r w:rsidR="00181854">
        <w:rPr>
          <w:lang w:val="en-US"/>
        </w:rPr>
        <w:t xml:space="preserve">, </w:t>
      </w:r>
    </w:p>
    <w:p w:rsidR="007A2D47" w:rsidRPr="007A2D47" w:rsidRDefault="007A2D47" w:rsidP="007A2D47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>mi je stanje nepremičnine v naravi poznano,</w:t>
      </w:r>
    </w:p>
    <w:p w:rsidR="007A2D47" w:rsidRDefault="007A2D47" w:rsidP="007A2D47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>sem seznanjen s tem, da se bo pogodba sklenila na način videno – kupljeno,</w:t>
      </w:r>
    </w:p>
    <w:p w:rsidR="00181854" w:rsidRDefault="00181854" w:rsidP="005E4199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jc w:val="both"/>
      </w:pPr>
      <w:r>
        <w:t>nisem v postopku osebnega stečaja, v</w:t>
      </w:r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stečajnem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postopku</w:t>
      </w:r>
      <w:proofErr w:type="spellEnd"/>
      <w:r w:rsidRPr="00181854">
        <w:rPr>
          <w:lang w:val="en-SI"/>
        </w:rPr>
        <w:t xml:space="preserve">, </w:t>
      </w:r>
      <w:proofErr w:type="spellStart"/>
      <w:r w:rsidRPr="00181854">
        <w:rPr>
          <w:lang w:val="en-SI"/>
        </w:rPr>
        <w:t>postopku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prenehanja</w:t>
      </w:r>
      <w:proofErr w:type="spellEnd"/>
      <w:r w:rsidRPr="00181854">
        <w:rPr>
          <w:lang w:val="en-SI"/>
        </w:rPr>
        <w:t xml:space="preserve">, </w:t>
      </w:r>
      <w:proofErr w:type="spellStart"/>
      <w:r w:rsidRPr="00181854">
        <w:rPr>
          <w:lang w:val="en-SI"/>
        </w:rPr>
        <w:t>postopku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prisilne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poravnave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ali</w:t>
      </w:r>
      <w:proofErr w:type="spellEnd"/>
      <w:r w:rsidRPr="00181854">
        <w:rPr>
          <w:lang w:val="en-US"/>
        </w:rPr>
        <w:t xml:space="preserve"> </w:t>
      </w:r>
      <w:proofErr w:type="spellStart"/>
      <w:r w:rsidRPr="00181854">
        <w:rPr>
          <w:lang w:val="en-SI"/>
        </w:rPr>
        <w:t>likvidacije</w:t>
      </w:r>
      <w:proofErr w:type="spellEnd"/>
      <w:r w:rsidRPr="00181854">
        <w:rPr>
          <w:lang w:val="en-SI"/>
        </w:rPr>
        <w:t xml:space="preserve"> v </w:t>
      </w:r>
      <w:proofErr w:type="spellStart"/>
      <w:r w:rsidRPr="00181854">
        <w:rPr>
          <w:lang w:val="en-SI"/>
        </w:rPr>
        <w:t>skladu</w:t>
      </w:r>
      <w:proofErr w:type="spellEnd"/>
      <w:r w:rsidRPr="00181854">
        <w:rPr>
          <w:lang w:val="en-SI"/>
        </w:rPr>
        <w:t xml:space="preserve"> z </w:t>
      </w:r>
      <w:proofErr w:type="spellStart"/>
      <w:r w:rsidRPr="00181854">
        <w:rPr>
          <w:lang w:val="en-SI"/>
        </w:rPr>
        <w:t>Zakonom</w:t>
      </w:r>
      <w:proofErr w:type="spellEnd"/>
      <w:r w:rsidRPr="00181854">
        <w:rPr>
          <w:lang w:val="en-SI"/>
        </w:rPr>
        <w:t xml:space="preserve"> o </w:t>
      </w:r>
      <w:proofErr w:type="spellStart"/>
      <w:r w:rsidRPr="00181854">
        <w:rPr>
          <w:lang w:val="en-SI"/>
        </w:rPr>
        <w:t>finančnem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poslovanju</w:t>
      </w:r>
      <w:proofErr w:type="spellEnd"/>
      <w:r w:rsidRPr="00181854">
        <w:rPr>
          <w:lang w:val="en-SI"/>
        </w:rPr>
        <w:t xml:space="preserve">, </w:t>
      </w:r>
      <w:proofErr w:type="spellStart"/>
      <w:r w:rsidRPr="00181854">
        <w:rPr>
          <w:lang w:val="en-SI"/>
        </w:rPr>
        <w:t>postopkih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zaradi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insolventnosti</w:t>
      </w:r>
      <w:proofErr w:type="spellEnd"/>
      <w:r w:rsidRPr="00181854">
        <w:rPr>
          <w:lang w:val="en-SI"/>
        </w:rPr>
        <w:t xml:space="preserve"> in</w:t>
      </w:r>
      <w:r w:rsidRPr="00181854">
        <w:rPr>
          <w:lang w:val="en-US"/>
        </w:rPr>
        <w:t xml:space="preserve"> </w:t>
      </w:r>
      <w:proofErr w:type="spellStart"/>
      <w:r w:rsidRPr="00181854">
        <w:rPr>
          <w:lang w:val="en-SI"/>
        </w:rPr>
        <w:t>prisilnem</w:t>
      </w:r>
      <w:proofErr w:type="spellEnd"/>
      <w:r w:rsidRPr="00181854">
        <w:rPr>
          <w:lang w:val="en-SI"/>
        </w:rPr>
        <w:t xml:space="preserve"> </w:t>
      </w:r>
      <w:proofErr w:type="spellStart"/>
      <w:r w:rsidRPr="00181854">
        <w:rPr>
          <w:lang w:val="en-SI"/>
        </w:rPr>
        <w:t>prenehanju</w:t>
      </w:r>
      <w:proofErr w:type="spellEnd"/>
      <w:r w:rsidRPr="00181854">
        <w:rPr>
          <w:lang w:val="en-SI"/>
        </w:rPr>
        <w:t xml:space="preserve"> (v </w:t>
      </w:r>
      <w:proofErr w:type="spellStart"/>
      <w:r w:rsidRPr="00181854">
        <w:rPr>
          <w:lang w:val="en-SI"/>
        </w:rPr>
        <w:t>nadaljevanju</w:t>
      </w:r>
      <w:proofErr w:type="spellEnd"/>
      <w:r w:rsidRPr="00181854">
        <w:rPr>
          <w:lang w:val="en-SI"/>
        </w:rPr>
        <w:t>: ZFPPIPP)</w:t>
      </w:r>
      <w:r w:rsidRPr="00181854">
        <w:rPr>
          <w:lang w:val="en-US"/>
        </w:rPr>
        <w:t>,</w:t>
      </w:r>
    </w:p>
    <w:p w:rsidR="007A2D47" w:rsidRPr="007A2D47" w:rsidRDefault="007A2D47" w:rsidP="007A2D47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>imam plačane davke in prispevke,</w:t>
      </w:r>
    </w:p>
    <w:p w:rsidR="007A2D47" w:rsidRPr="007A2D47" w:rsidRDefault="007A2D47" w:rsidP="007A2D47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>v zadnjih 6 mesecih nisem imel blokiranega TRR,</w:t>
      </w:r>
    </w:p>
    <w:p w:rsidR="00E1573D" w:rsidRPr="007A2D47" w:rsidRDefault="007A2D47" w:rsidP="00C5347E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 xml:space="preserve">so vsi v </w:t>
      </w:r>
      <w:r w:rsidR="00E1573D">
        <w:t>ponudbi</w:t>
      </w:r>
      <w:r w:rsidRPr="007A2D47">
        <w:t xml:space="preserve"> navedeni podatki resnični in točni</w:t>
      </w:r>
      <w:r w:rsidR="00E1573D">
        <w:t xml:space="preserve"> ter </w:t>
      </w:r>
      <w:r w:rsidR="00E1573D" w:rsidRPr="00576E4C">
        <w:t>in da fotokopije priloženih listin ustrezajo originalu</w:t>
      </w:r>
      <w:r w:rsidR="00E1573D">
        <w:t xml:space="preserve">. </w:t>
      </w:r>
      <w:r w:rsidR="00E1573D" w:rsidRPr="00E1573D">
        <w:t xml:space="preserve">Za podane podatke, njihovo resničnost in ustreznost fotokopij prevzemam popolno odgovornost. </w:t>
      </w:r>
    </w:p>
    <w:p w:rsidR="007A2D47" w:rsidRPr="007A2D47" w:rsidRDefault="007A2D47" w:rsidP="007A2D47">
      <w:pPr>
        <w:pStyle w:val="ListParagraph"/>
        <w:numPr>
          <w:ilvl w:val="0"/>
          <w:numId w:val="20"/>
        </w:numPr>
        <w:spacing w:after="160" w:line="259" w:lineRule="auto"/>
        <w:jc w:val="both"/>
      </w:pPr>
      <w:r w:rsidRPr="007A2D47">
        <w:t xml:space="preserve">nisem povezan s člani komisije ali cenilcem v smislu </w:t>
      </w:r>
      <w:r w:rsidR="00181854">
        <w:t>50</w:t>
      </w:r>
      <w:r w:rsidRPr="007A2D47">
        <w:t>/7 člena ZSPDSLS, ki kot povezane osebe šteje:</w:t>
      </w:r>
    </w:p>
    <w:p w:rsidR="007A2D47" w:rsidRPr="007A2D47" w:rsidRDefault="007A2D47" w:rsidP="007A2D47">
      <w:pPr>
        <w:pStyle w:val="alineazaodstavkom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A2D47">
        <w:rPr>
          <w:rFonts w:ascii="Arial" w:hAnsi="Arial" w:cs="Arial"/>
          <w:sz w:val="22"/>
          <w:szCs w:val="22"/>
        </w:rPr>
        <w:t>fizična oseba, ki je s članom komisije ali cenilcem v krvnem sorodstvu v ravni vrsti do katerega koli kolena, v stranski vrsti pa do tretjega kolena, ali ki je s članom komisije ali cenilcem v zakonu, zunajzakonski skupnosti, sklenjeni ali nesklenjeni partnerski zvezi ali v svaštvu do drugega kolena, ne glede na to, ali je zakonska zveza oziroma partnerska zveza prenehala ali ne,</w:t>
      </w:r>
    </w:p>
    <w:p w:rsidR="007A2D47" w:rsidRPr="007A2D47" w:rsidRDefault="007A2D47" w:rsidP="007A2D47">
      <w:pPr>
        <w:pStyle w:val="alineazaodstavkom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A2D47">
        <w:rPr>
          <w:rFonts w:ascii="Arial" w:hAnsi="Arial" w:cs="Arial"/>
          <w:sz w:val="22"/>
          <w:szCs w:val="22"/>
        </w:rPr>
        <w:t xml:space="preserve">fizična oseba, ki je s članom komisije ali cenilcem v odnosu skrbništva ali posvojenca oziroma posvojitelja, </w:t>
      </w:r>
    </w:p>
    <w:p w:rsidR="007A2D47" w:rsidRPr="007A2D47" w:rsidRDefault="007A2D47" w:rsidP="007A2D47">
      <w:pPr>
        <w:pStyle w:val="alineazaodstavkom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A2D47">
        <w:rPr>
          <w:rFonts w:ascii="Arial" w:hAnsi="Arial" w:cs="Arial"/>
          <w:sz w:val="22"/>
          <w:szCs w:val="22"/>
        </w:rPr>
        <w:t>pravna oseba, v kapitalu katere ima član komisije ali cenilec delež večji od 50   odstotkov in </w:t>
      </w:r>
    </w:p>
    <w:p w:rsidR="007A2D47" w:rsidRPr="007A2D47" w:rsidRDefault="007A2D47" w:rsidP="007A2D47">
      <w:pPr>
        <w:pStyle w:val="alineazaodstavkom"/>
        <w:numPr>
          <w:ilvl w:val="0"/>
          <w:numId w:val="21"/>
        </w:numPr>
        <w:shd w:val="clear" w:color="auto" w:fill="FFFFFF"/>
        <w:spacing w:after="0"/>
        <w:jc w:val="both"/>
        <w:rPr>
          <w:rFonts w:ascii="Arial" w:hAnsi="Arial" w:cs="Arial"/>
          <w:sz w:val="22"/>
          <w:szCs w:val="22"/>
        </w:rPr>
      </w:pPr>
      <w:r w:rsidRPr="007A2D47">
        <w:rPr>
          <w:rFonts w:ascii="Arial" w:hAnsi="Arial" w:cs="Arial"/>
          <w:sz w:val="22"/>
          <w:szCs w:val="22"/>
        </w:rPr>
        <w:t>druge osebe, s katerimi je glede na znane okoliščine ali na kakršnem koli pravnem temelju povezan član komisije ali cenilec, tako da zaradi te povezave obstaja dvom o njegovi nepristranskosti pri opravljanju funkcije člana komisije ali cenilca.</w:t>
      </w:r>
    </w:p>
    <w:p w:rsidR="00181854" w:rsidRDefault="00181854" w:rsidP="00181854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EB7C34" w:rsidRDefault="00EB7C34" w:rsidP="00181854">
      <w:pPr>
        <w:jc w:val="both"/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 xml:space="preserve">V </w:t>
      </w:r>
      <w:permStart w:id="561644474" w:edGrp="everyone"/>
      <w:r w:rsidRPr="00576E4C">
        <w:rPr>
          <w:rFonts w:ascii="Arial" w:hAnsi="Arial" w:cs="Arial"/>
          <w:sz w:val="22"/>
          <w:szCs w:val="22"/>
          <w:lang w:val="sl-SI"/>
        </w:rPr>
        <w:t>____________</w:t>
      </w:r>
      <w:permEnd w:id="561644474"/>
      <w:r w:rsidRPr="00576E4C">
        <w:rPr>
          <w:rFonts w:ascii="Arial" w:hAnsi="Arial" w:cs="Arial"/>
          <w:sz w:val="22"/>
          <w:szCs w:val="22"/>
          <w:lang w:val="sl-SI"/>
        </w:rPr>
        <w:t xml:space="preserve">, dne </w:t>
      </w:r>
      <w:permStart w:id="287378495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</w:t>
      </w:r>
      <w:permEnd w:id="287378495"/>
      <w:r w:rsidRPr="00576E4C">
        <w:rPr>
          <w:rFonts w:ascii="Arial" w:hAnsi="Arial" w:cs="Arial"/>
          <w:sz w:val="22"/>
          <w:szCs w:val="22"/>
          <w:lang w:val="sl-SI"/>
        </w:rPr>
        <w:t xml:space="preserve">                               </w:t>
      </w:r>
    </w:p>
    <w:p w:rsidR="00EB7C34" w:rsidRDefault="00EB7C34" w:rsidP="00EB7C34">
      <w:pPr>
        <w:ind w:left="720"/>
        <w:contextualSpacing/>
        <w:jc w:val="center"/>
        <w:rPr>
          <w:rFonts w:ascii="Arial" w:hAnsi="Arial" w:cs="Arial"/>
          <w:sz w:val="22"/>
          <w:szCs w:val="22"/>
          <w:lang w:val="sl-SI"/>
        </w:rPr>
      </w:pPr>
    </w:p>
    <w:p w:rsidR="00EB7C34" w:rsidRDefault="00EB7C34" w:rsidP="00EB7C34">
      <w:pPr>
        <w:ind w:left="720"/>
        <w:contextualSpacing/>
        <w:jc w:val="center"/>
        <w:rPr>
          <w:rFonts w:ascii="Arial" w:hAnsi="Arial" w:cs="Arial"/>
          <w:sz w:val="22"/>
          <w:szCs w:val="22"/>
          <w:lang w:val="sl-SI"/>
        </w:rPr>
      </w:pPr>
    </w:p>
    <w:p w:rsidR="00EB7C34" w:rsidRPr="00576E4C" w:rsidRDefault="00EB7C34" w:rsidP="00181854">
      <w:pPr>
        <w:ind w:left="720" w:firstLine="1832"/>
        <w:contextualSpacing/>
        <w:jc w:val="center"/>
        <w:rPr>
          <w:rFonts w:ascii="Arial" w:hAnsi="Arial" w:cs="Arial"/>
          <w:sz w:val="22"/>
          <w:szCs w:val="22"/>
          <w:lang w:val="sl-SI"/>
        </w:rPr>
      </w:pPr>
      <w:permStart w:id="1278952404" w:edGrp="everyone"/>
      <w:r w:rsidRPr="00576E4C">
        <w:rPr>
          <w:rFonts w:ascii="Arial" w:hAnsi="Arial" w:cs="Arial"/>
          <w:sz w:val="22"/>
          <w:szCs w:val="22"/>
          <w:lang w:val="sl-SI"/>
        </w:rPr>
        <w:t>__________________________</w:t>
      </w:r>
    </w:p>
    <w:permEnd w:id="1278952404"/>
    <w:p w:rsidR="00EB7C34" w:rsidRPr="00576E4C" w:rsidRDefault="00EB7C34" w:rsidP="00181854">
      <w:pPr>
        <w:ind w:firstLine="2552"/>
        <w:contextualSpacing/>
        <w:jc w:val="center"/>
        <w:rPr>
          <w:rFonts w:ascii="Arial" w:hAnsi="Arial" w:cs="Arial"/>
          <w:sz w:val="22"/>
          <w:szCs w:val="22"/>
          <w:lang w:val="sl-SI"/>
        </w:rPr>
      </w:pPr>
      <w:r w:rsidRPr="00576E4C">
        <w:rPr>
          <w:rFonts w:ascii="Arial" w:hAnsi="Arial" w:cs="Arial"/>
          <w:sz w:val="22"/>
          <w:szCs w:val="22"/>
          <w:lang w:val="sl-SI"/>
        </w:rPr>
        <w:t>(podpis in žig)</w:t>
      </w:r>
    </w:p>
    <w:sectPr w:rsidR="00EB7C34" w:rsidRPr="00576E4C" w:rsidSect="009D038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8" w:right="1418" w:bottom="426" w:left="1418" w:header="708" w:footer="10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427" w:rsidRDefault="006E4427">
      <w:r>
        <w:separator/>
      </w:r>
    </w:p>
  </w:endnote>
  <w:endnote w:type="continuationSeparator" w:id="0">
    <w:p w:rsidR="006E4427" w:rsidRDefault="006E4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6E4C" w:rsidRDefault="00576E4C" w:rsidP="00576E4C">
    <w:pPr>
      <w:pStyle w:val="Footer"/>
      <w:pBdr>
        <w:top w:val="single" w:sz="4" w:space="1" w:color="auto"/>
      </w:pBdr>
      <w:jc w:val="center"/>
      <w:rPr>
        <w:sz w:val="16"/>
        <w:szCs w:val="16"/>
      </w:rPr>
    </w:pPr>
  </w:p>
  <w:p w:rsidR="00F74E1E" w:rsidRPr="0084453F" w:rsidRDefault="00F74E1E" w:rsidP="00F74E1E">
    <w:pPr>
      <w:pStyle w:val="Footer"/>
      <w:pBdr>
        <w:top w:val="single" w:sz="4" w:space="1" w:color="auto"/>
      </w:pBdr>
      <w:jc w:val="center"/>
      <w:rPr>
        <w:sz w:val="16"/>
        <w:szCs w:val="16"/>
      </w:rPr>
    </w:pPr>
    <w:r w:rsidRPr="0084453F">
      <w:rPr>
        <w:sz w:val="16"/>
        <w:szCs w:val="16"/>
      </w:rPr>
      <w:t>D</w:t>
    </w:r>
    <w:r>
      <w:rPr>
        <w:sz w:val="16"/>
        <w:szCs w:val="16"/>
      </w:rPr>
      <w:t xml:space="preserve">avčna številka: 61348139  Matična številka: 5874637  </w:t>
    </w:r>
    <w:r w:rsidRPr="0084453F">
      <w:rPr>
        <w:sz w:val="16"/>
        <w:szCs w:val="16"/>
      </w:rPr>
      <w:t>TRR: SI56 01</w:t>
    </w:r>
    <w:r>
      <w:rPr>
        <w:sz w:val="16"/>
        <w:szCs w:val="16"/>
      </w:rPr>
      <w:t>10</w:t>
    </w:r>
    <w:r w:rsidRPr="0084453F">
      <w:rPr>
        <w:sz w:val="16"/>
        <w:szCs w:val="16"/>
      </w:rPr>
      <w:t xml:space="preserve"> </w:t>
    </w:r>
    <w:r>
      <w:rPr>
        <w:sz w:val="16"/>
        <w:szCs w:val="16"/>
      </w:rPr>
      <w:t>00</w:t>
    </w:r>
    <w:r w:rsidRPr="0084453F">
      <w:rPr>
        <w:sz w:val="16"/>
        <w:szCs w:val="16"/>
      </w:rPr>
      <w:t>10 00</w:t>
    </w:r>
    <w:r>
      <w:rPr>
        <w:sz w:val="16"/>
        <w:szCs w:val="16"/>
      </w:rPr>
      <w:t>13</w:t>
    </w:r>
    <w:r w:rsidRPr="0084453F">
      <w:rPr>
        <w:sz w:val="16"/>
        <w:szCs w:val="16"/>
      </w:rPr>
      <w:t xml:space="preserve"> </w:t>
    </w:r>
    <w:r>
      <w:rPr>
        <w:sz w:val="16"/>
        <w:szCs w:val="16"/>
      </w:rPr>
      <w:t>823</w:t>
    </w:r>
  </w:p>
  <w:p w:rsidR="00576E4C" w:rsidRDefault="00576E4C" w:rsidP="00F74E1E">
    <w:pPr>
      <w:pStyle w:val="Footer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2022" w:rsidRDefault="006B2022" w:rsidP="0084453F">
    <w:pPr>
      <w:pStyle w:val="Footer"/>
      <w:pBdr>
        <w:top w:val="single" w:sz="4" w:space="1" w:color="auto"/>
      </w:pBdr>
      <w:jc w:val="center"/>
      <w:rPr>
        <w:sz w:val="16"/>
        <w:szCs w:val="16"/>
      </w:rPr>
    </w:pPr>
  </w:p>
  <w:p w:rsidR="00707E9A" w:rsidRPr="00707E9A" w:rsidRDefault="00707E9A" w:rsidP="00576E4C">
    <w:pPr>
      <w:pStyle w:val="Footer"/>
      <w:pBdr>
        <w:top w:val="single" w:sz="4" w:space="1" w:color="auto"/>
      </w:pBdr>
      <w:jc w:val="center"/>
      <w:rPr>
        <w:rFonts w:ascii="Arial Black" w:hAnsi="Arial Black"/>
      </w:rPr>
    </w:pPr>
    <w:r w:rsidRPr="0084453F">
      <w:rPr>
        <w:sz w:val="16"/>
        <w:szCs w:val="16"/>
      </w:rPr>
      <w:t>D</w:t>
    </w:r>
    <w:r w:rsidR="00404640">
      <w:rPr>
        <w:sz w:val="16"/>
        <w:szCs w:val="16"/>
      </w:rPr>
      <w:t xml:space="preserve">avčna številka: </w:t>
    </w:r>
    <w:r w:rsidR="0084453F">
      <w:rPr>
        <w:sz w:val="16"/>
        <w:szCs w:val="16"/>
      </w:rPr>
      <w:t>61348139  Matična številka:</w:t>
    </w:r>
    <w:r w:rsidR="000232AC">
      <w:rPr>
        <w:sz w:val="16"/>
        <w:szCs w:val="16"/>
      </w:rPr>
      <w:t xml:space="preserve"> 5874637  </w:t>
    </w:r>
    <w:r w:rsidRPr="0084453F">
      <w:rPr>
        <w:sz w:val="16"/>
        <w:szCs w:val="16"/>
      </w:rPr>
      <w:t>TRR: SI56</w:t>
    </w:r>
    <w:r w:rsidR="00181854">
      <w:rPr>
        <w:sz w:val="16"/>
        <w:szCs w:val="16"/>
      </w:rPr>
      <w:t xml:space="preserve"> 0110 0010 0013 823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427" w:rsidRDefault="006E4427">
      <w:r>
        <w:separator/>
      </w:r>
    </w:p>
  </w:footnote>
  <w:footnote w:type="continuationSeparator" w:id="0">
    <w:p w:rsidR="006E4427" w:rsidRDefault="006E4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39"/>
      <w:gridCol w:w="1134"/>
      <w:gridCol w:w="4037"/>
    </w:tblGrid>
    <w:tr w:rsidR="00576E4C" w:rsidRPr="00660A4A" w:rsidTr="00DE57B7">
      <w:trPr>
        <w:cantSplit/>
      </w:trPr>
      <w:tc>
        <w:tcPr>
          <w:tcW w:w="4039" w:type="dxa"/>
        </w:tcPr>
        <w:p w:rsidR="00576E4C" w:rsidRPr="00660A4A" w:rsidRDefault="00576E4C" w:rsidP="000502E2">
          <w:pPr>
            <w:pStyle w:val="Heading1"/>
            <w:numPr>
              <w:ilvl w:val="0"/>
              <w:numId w:val="0"/>
            </w:numPr>
          </w:pPr>
          <w:r w:rsidRPr="00660A4A">
            <w:t xml:space="preserve">OBČINA VODICE                          </w:t>
          </w:r>
        </w:p>
        <w:p w:rsidR="00576E4C" w:rsidRPr="00660A4A" w:rsidRDefault="00576E4C" w:rsidP="000502E2">
          <w:pPr>
            <w:rPr>
              <w:rFonts w:ascii="Arial Black" w:hAnsi="Arial Black"/>
              <w:lang w:val="sl-SI"/>
            </w:rPr>
          </w:pPr>
        </w:p>
      </w:tc>
      <w:tc>
        <w:tcPr>
          <w:tcW w:w="1134" w:type="dxa"/>
          <w:vMerge w:val="restart"/>
        </w:tcPr>
        <w:p w:rsidR="00576E4C" w:rsidRPr="00660A4A" w:rsidRDefault="008C2916" w:rsidP="000502E2">
          <w:pPr>
            <w:rPr>
              <w:rFonts w:ascii="Arial Black" w:hAnsi="Arial Black"/>
              <w:lang w:val="sl-SI"/>
            </w:rPr>
          </w:pPr>
          <w:r w:rsidRPr="00660A4A">
            <w:rPr>
              <w:noProof/>
            </w:rPr>
            <w:drawing>
              <wp:anchor distT="0" distB="0" distL="114300" distR="114300" simplePos="0" relativeHeight="251659776" behindDoc="1" locked="0" layoutInCell="0" allowOverlap="1" wp14:anchorId="5C3026B4" wp14:editId="3E49AC52">
                <wp:simplePos x="0" y="0"/>
                <wp:positionH relativeFrom="column">
                  <wp:posOffset>-44036</wp:posOffset>
                </wp:positionH>
                <wp:positionV relativeFrom="paragraph">
                  <wp:posOffset>6985</wp:posOffset>
                </wp:positionV>
                <wp:extent cx="574040" cy="616585"/>
                <wp:effectExtent l="0" t="0" r="0" b="0"/>
                <wp:wrapTight wrapText="bothSides">
                  <wp:wrapPolygon edited="0">
                    <wp:start x="0" y="0"/>
                    <wp:lineTo x="0" y="20688"/>
                    <wp:lineTo x="20788" y="20688"/>
                    <wp:lineTo x="20788" y="0"/>
                    <wp:lineTo x="0" y="0"/>
                  </wp:wrapPolygon>
                </wp:wrapTight>
                <wp:docPr id="2" name="Slika 2" descr="grb_k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_k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37" w:type="dxa"/>
        </w:tcPr>
        <w:p w:rsidR="00576E4C" w:rsidRPr="00660A4A" w:rsidRDefault="00576E4C" w:rsidP="000502E2">
          <w:pPr>
            <w:jc w:val="right"/>
            <w:rPr>
              <w:rFonts w:ascii="Arial Black" w:hAnsi="Arial Black"/>
              <w:sz w:val="16"/>
              <w:lang w:val="sl-SI"/>
            </w:rPr>
          </w:pPr>
          <w:r w:rsidRPr="00660A4A">
            <w:rPr>
              <w:rFonts w:ascii="Arial Black" w:hAnsi="Arial Black"/>
              <w:sz w:val="16"/>
              <w:lang w:val="sl-SI"/>
            </w:rPr>
            <w:t>Kopitarjev trg 1, 1217 Vodice</w:t>
          </w:r>
        </w:p>
        <w:p w:rsidR="00576E4C" w:rsidRPr="00660A4A" w:rsidRDefault="00576E4C" w:rsidP="000502E2">
          <w:pPr>
            <w:jc w:val="right"/>
            <w:rPr>
              <w:rFonts w:ascii="Arial Black" w:hAnsi="Arial Black"/>
              <w:sz w:val="16"/>
              <w:lang w:val="sl-SI"/>
            </w:rPr>
          </w:pPr>
          <w:r w:rsidRPr="00660A4A">
            <w:rPr>
              <w:rFonts w:ascii="Arial Black" w:hAnsi="Arial Black"/>
              <w:sz w:val="16"/>
              <w:lang w:val="sl-SI"/>
            </w:rPr>
            <w:t>tel: 01/833-26-10</w:t>
          </w:r>
        </w:p>
        <w:p w:rsidR="00576E4C" w:rsidRPr="00660A4A" w:rsidRDefault="00576E4C" w:rsidP="000502E2">
          <w:pPr>
            <w:jc w:val="right"/>
            <w:rPr>
              <w:rFonts w:ascii="Arial Black" w:hAnsi="Arial Black"/>
              <w:lang w:val="sl-SI"/>
            </w:rPr>
          </w:pPr>
          <w:r w:rsidRPr="00660A4A">
            <w:rPr>
              <w:rFonts w:ascii="Arial Black" w:hAnsi="Arial Black"/>
              <w:sz w:val="16"/>
              <w:lang w:val="sl-SI"/>
            </w:rPr>
            <w:t xml:space="preserve">                    fax: 01/833-26-30</w:t>
          </w:r>
        </w:p>
      </w:tc>
    </w:tr>
    <w:tr w:rsidR="00576E4C" w:rsidRPr="00660A4A" w:rsidTr="00DE57B7">
      <w:trPr>
        <w:cantSplit/>
      </w:trPr>
      <w:tc>
        <w:tcPr>
          <w:tcW w:w="4039" w:type="dxa"/>
        </w:tcPr>
        <w:p w:rsidR="00576E4C" w:rsidRPr="00660A4A" w:rsidRDefault="00576E4C" w:rsidP="000502E2">
          <w:pPr>
            <w:rPr>
              <w:rFonts w:ascii="Arial Black" w:hAnsi="Arial Black"/>
              <w:lang w:val="sl-SI"/>
            </w:rPr>
          </w:pPr>
        </w:p>
      </w:tc>
      <w:tc>
        <w:tcPr>
          <w:tcW w:w="1134" w:type="dxa"/>
          <w:vMerge/>
        </w:tcPr>
        <w:p w:rsidR="00576E4C" w:rsidRPr="00660A4A" w:rsidRDefault="00576E4C" w:rsidP="000502E2">
          <w:pPr>
            <w:rPr>
              <w:rFonts w:ascii="Arial Black" w:hAnsi="Arial Black"/>
              <w:lang w:val="sl-SI"/>
            </w:rPr>
          </w:pPr>
        </w:p>
      </w:tc>
      <w:tc>
        <w:tcPr>
          <w:tcW w:w="4037" w:type="dxa"/>
        </w:tcPr>
        <w:p w:rsidR="00576E4C" w:rsidRPr="00660A4A" w:rsidRDefault="00181854" w:rsidP="000502E2">
          <w:pPr>
            <w:pStyle w:val="Footer"/>
            <w:jc w:val="right"/>
            <w:rPr>
              <w:sz w:val="16"/>
              <w:szCs w:val="16"/>
            </w:rPr>
          </w:pPr>
          <w:hyperlink r:id="rId2" w:history="1">
            <w:r w:rsidR="00576E4C" w:rsidRPr="00660A4A">
              <w:rPr>
                <w:rStyle w:val="Hyperlink"/>
                <w:color w:val="auto"/>
                <w:sz w:val="16"/>
                <w:szCs w:val="16"/>
              </w:rPr>
              <w:t>www.vodice.si</w:t>
            </w:r>
          </w:hyperlink>
          <w:r w:rsidR="00576E4C" w:rsidRPr="00660A4A">
            <w:rPr>
              <w:sz w:val="16"/>
              <w:szCs w:val="16"/>
            </w:rPr>
            <w:t xml:space="preserve">                                                                     </w:t>
          </w:r>
          <w:hyperlink r:id="rId3" w:history="1">
            <w:r w:rsidR="00576E4C" w:rsidRPr="00660A4A">
              <w:rPr>
                <w:rStyle w:val="Hyperlink"/>
                <w:color w:val="auto"/>
                <w:sz w:val="16"/>
                <w:szCs w:val="16"/>
              </w:rPr>
              <w:t>obcina@vodice.si</w:t>
            </w:r>
          </w:hyperlink>
          <w:r w:rsidR="00576E4C" w:rsidRPr="00660A4A">
            <w:rPr>
              <w:sz w:val="16"/>
              <w:szCs w:val="16"/>
            </w:rPr>
            <w:t xml:space="preserve"> </w:t>
          </w:r>
        </w:p>
        <w:p w:rsidR="00576E4C" w:rsidRPr="00660A4A" w:rsidRDefault="00576E4C" w:rsidP="000502E2">
          <w:pPr>
            <w:pStyle w:val="Footer"/>
            <w:jc w:val="right"/>
            <w:rPr>
              <w:rFonts w:ascii="Arial Black" w:hAnsi="Arial Black"/>
              <w:sz w:val="14"/>
            </w:rPr>
          </w:pPr>
        </w:p>
      </w:tc>
    </w:tr>
  </w:tbl>
  <w:p w:rsidR="00AD0250" w:rsidRPr="00355049" w:rsidRDefault="00AD0250" w:rsidP="00DE57B7">
    <w:pPr>
      <w:pStyle w:val="NormalWeb"/>
      <w:spacing w:before="0" w:beforeAutospacing="0" w:after="0" w:afterAutospacing="0" w:line="270" w:lineRule="atLeast"/>
      <w:rPr>
        <w:rFonts w:ascii="Arial" w:hAnsi="Arial" w:cs="Arial"/>
        <w:color w:val="353535"/>
        <w:sz w:val="20"/>
        <w:szCs w:val="20"/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39"/>
      <w:gridCol w:w="1134"/>
      <w:gridCol w:w="4037"/>
    </w:tblGrid>
    <w:tr w:rsidR="000A29F3" w:rsidTr="00DE57B7">
      <w:trPr>
        <w:cantSplit/>
      </w:trPr>
      <w:tc>
        <w:tcPr>
          <w:tcW w:w="4039" w:type="dxa"/>
        </w:tcPr>
        <w:p w:rsidR="000A29F3" w:rsidRPr="00707E9A" w:rsidRDefault="000A29F3">
          <w:pPr>
            <w:pStyle w:val="Heading1"/>
            <w:numPr>
              <w:ilvl w:val="0"/>
              <w:numId w:val="0"/>
            </w:numPr>
          </w:pPr>
          <w:r w:rsidRPr="00707E9A">
            <w:t xml:space="preserve">OBČINA VODICE                          </w:t>
          </w:r>
        </w:p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1134" w:type="dxa"/>
          <w:vMerge w:val="restart"/>
        </w:tcPr>
        <w:p w:rsidR="000A29F3" w:rsidRPr="00707E9A" w:rsidRDefault="008C2916">
          <w:pPr>
            <w:rPr>
              <w:rFonts w:ascii="Arial Black" w:hAnsi="Arial Black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0" allowOverlap="1" wp14:anchorId="14C4B8B9" wp14:editId="59EF4B93">
                <wp:simplePos x="0" y="0"/>
                <wp:positionH relativeFrom="column">
                  <wp:posOffset>-44312</wp:posOffset>
                </wp:positionH>
                <wp:positionV relativeFrom="paragraph">
                  <wp:posOffset>6985</wp:posOffset>
                </wp:positionV>
                <wp:extent cx="574040" cy="616585"/>
                <wp:effectExtent l="0" t="0" r="0" b="0"/>
                <wp:wrapTight wrapText="bothSides">
                  <wp:wrapPolygon edited="0">
                    <wp:start x="0" y="0"/>
                    <wp:lineTo x="0" y="20688"/>
                    <wp:lineTo x="20788" y="20688"/>
                    <wp:lineTo x="20788" y="0"/>
                    <wp:lineTo x="0" y="0"/>
                  </wp:wrapPolygon>
                </wp:wrapTight>
                <wp:docPr id="1" name="Slika 1" descr="grb_k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_k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037" w:type="dxa"/>
        </w:tcPr>
        <w:p w:rsidR="000A29F3" w:rsidRPr="00707E9A" w:rsidRDefault="000A29F3">
          <w:pPr>
            <w:jc w:val="right"/>
            <w:rPr>
              <w:rFonts w:ascii="Arial Black" w:hAnsi="Arial Black"/>
              <w:sz w:val="16"/>
            </w:rPr>
          </w:pPr>
          <w:r w:rsidRPr="00707E9A">
            <w:rPr>
              <w:rFonts w:ascii="Arial Black" w:hAnsi="Arial Black"/>
              <w:sz w:val="16"/>
            </w:rPr>
            <w:t>Kopitarjev trg 1, 1217 Vodice</w:t>
          </w:r>
        </w:p>
        <w:p w:rsidR="000A29F3" w:rsidRPr="00707E9A" w:rsidRDefault="000A29F3">
          <w:pPr>
            <w:jc w:val="right"/>
            <w:rPr>
              <w:rFonts w:ascii="Arial Black" w:hAnsi="Arial Black"/>
              <w:sz w:val="16"/>
            </w:rPr>
          </w:pPr>
          <w:r w:rsidRPr="00707E9A">
            <w:rPr>
              <w:rFonts w:ascii="Arial Black" w:hAnsi="Arial Black"/>
              <w:sz w:val="16"/>
            </w:rPr>
            <w:t>tel: 01/833-26-1</w:t>
          </w:r>
          <w:r w:rsidR="00C87C7E" w:rsidRPr="00707E9A">
            <w:rPr>
              <w:rFonts w:ascii="Arial Black" w:hAnsi="Arial Black"/>
              <w:sz w:val="16"/>
            </w:rPr>
            <w:t>0</w:t>
          </w:r>
        </w:p>
        <w:p w:rsidR="000A29F3" w:rsidRPr="00707E9A" w:rsidRDefault="000A29F3">
          <w:pPr>
            <w:jc w:val="right"/>
            <w:rPr>
              <w:rFonts w:ascii="Arial Black" w:hAnsi="Arial Black"/>
            </w:rPr>
          </w:pPr>
          <w:r w:rsidRPr="00707E9A">
            <w:rPr>
              <w:rFonts w:ascii="Arial Black" w:hAnsi="Arial Black"/>
              <w:sz w:val="16"/>
            </w:rPr>
            <w:t xml:space="preserve">                    fax: 01/833-26-30</w:t>
          </w:r>
        </w:p>
      </w:tc>
    </w:tr>
    <w:tr w:rsidR="000A29F3" w:rsidTr="00DE57B7">
      <w:trPr>
        <w:cantSplit/>
      </w:trPr>
      <w:tc>
        <w:tcPr>
          <w:tcW w:w="4039" w:type="dxa"/>
        </w:tcPr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1134" w:type="dxa"/>
          <w:vMerge/>
        </w:tcPr>
        <w:p w:rsidR="000A29F3" w:rsidRPr="00707E9A" w:rsidRDefault="000A29F3">
          <w:pPr>
            <w:rPr>
              <w:rFonts w:ascii="Arial Black" w:hAnsi="Arial Black"/>
            </w:rPr>
          </w:pPr>
        </w:p>
      </w:tc>
      <w:tc>
        <w:tcPr>
          <w:tcW w:w="4037" w:type="dxa"/>
        </w:tcPr>
        <w:p w:rsidR="000A29F3" w:rsidRPr="00707E9A" w:rsidRDefault="00181854">
          <w:pPr>
            <w:pStyle w:val="Footer"/>
            <w:jc w:val="right"/>
            <w:rPr>
              <w:sz w:val="16"/>
              <w:szCs w:val="16"/>
            </w:rPr>
          </w:pPr>
          <w:hyperlink r:id="rId2" w:history="1">
            <w:r w:rsidR="000A29F3" w:rsidRPr="00707E9A">
              <w:rPr>
                <w:rStyle w:val="Hyperlink"/>
                <w:color w:val="auto"/>
                <w:sz w:val="16"/>
                <w:szCs w:val="16"/>
              </w:rPr>
              <w:t>www.vodice.si</w:t>
            </w:r>
          </w:hyperlink>
          <w:r w:rsidR="000A29F3" w:rsidRPr="00707E9A">
            <w:rPr>
              <w:sz w:val="16"/>
              <w:szCs w:val="16"/>
            </w:rPr>
            <w:t xml:space="preserve">                                                                     </w:t>
          </w:r>
          <w:hyperlink r:id="rId3" w:history="1">
            <w:r w:rsidR="0001598C" w:rsidRPr="00707E9A">
              <w:rPr>
                <w:rStyle w:val="Hyperlink"/>
                <w:color w:val="auto"/>
                <w:sz w:val="16"/>
                <w:szCs w:val="16"/>
              </w:rPr>
              <w:t>obcina@vodice.si</w:t>
            </w:r>
          </w:hyperlink>
          <w:r w:rsidR="0001598C" w:rsidRPr="00707E9A">
            <w:rPr>
              <w:sz w:val="16"/>
              <w:szCs w:val="16"/>
            </w:rPr>
            <w:t xml:space="preserve"> </w:t>
          </w:r>
        </w:p>
        <w:p w:rsidR="000A29F3" w:rsidRPr="00707E9A" w:rsidRDefault="000A29F3">
          <w:pPr>
            <w:pStyle w:val="Footer"/>
            <w:jc w:val="right"/>
            <w:rPr>
              <w:rFonts w:ascii="Arial Black" w:hAnsi="Arial Black"/>
              <w:sz w:val="14"/>
            </w:rPr>
          </w:pPr>
        </w:p>
      </w:tc>
    </w:tr>
  </w:tbl>
  <w:p w:rsidR="000A29F3" w:rsidRDefault="000A29F3" w:rsidP="00181854">
    <w:pPr>
      <w:pStyle w:val="NormalWeb"/>
      <w:spacing w:before="0" w:beforeAutospacing="0" w:after="0" w:afterAutospacing="0" w:line="27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54BD8"/>
    <w:multiLevelType w:val="hybridMultilevel"/>
    <w:tmpl w:val="9BB869D4"/>
    <w:lvl w:ilvl="0" w:tplc="82846FF6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A05DC"/>
    <w:multiLevelType w:val="hybridMultilevel"/>
    <w:tmpl w:val="7D2C9FCA"/>
    <w:lvl w:ilvl="0" w:tplc="C614807C">
      <w:start w:val="1000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0104"/>
    <w:multiLevelType w:val="hybridMultilevel"/>
    <w:tmpl w:val="2F1A80B4"/>
    <w:lvl w:ilvl="0" w:tplc="171AC564">
      <w:start w:val="12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11045"/>
    <w:multiLevelType w:val="hybridMultilevel"/>
    <w:tmpl w:val="B2CA943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A4880"/>
    <w:multiLevelType w:val="hybridMultilevel"/>
    <w:tmpl w:val="4B2064DC"/>
    <w:lvl w:ilvl="0" w:tplc="AAD8A0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633CA"/>
    <w:multiLevelType w:val="hybridMultilevel"/>
    <w:tmpl w:val="4490B274"/>
    <w:lvl w:ilvl="0" w:tplc="B93CA4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01F83"/>
    <w:multiLevelType w:val="multilevel"/>
    <w:tmpl w:val="04240029"/>
    <w:lvl w:ilvl="0">
      <w:start w:val="1"/>
      <w:numFmt w:val="decimal"/>
      <w:pStyle w:val="Heading1"/>
      <w:suff w:val="space"/>
      <w:lvlText w:val="%1. poglavje"/>
      <w:lvlJc w:val="left"/>
    </w:lvl>
    <w:lvl w:ilvl="1">
      <w:start w:val="1"/>
      <w:numFmt w:val="none"/>
      <w:pStyle w:val="Heading2"/>
      <w:suff w:val="nothing"/>
      <w:lvlText w:val=""/>
      <w:lvlJc w:val="left"/>
    </w:lvl>
    <w:lvl w:ilvl="2">
      <w:start w:val="1"/>
      <w:numFmt w:val="none"/>
      <w:pStyle w:val="Heading3"/>
      <w:suff w:val="nothing"/>
      <w:lvlText w:val=""/>
      <w:lvlJc w:val="left"/>
    </w:lvl>
    <w:lvl w:ilvl="3">
      <w:start w:val="1"/>
      <w:numFmt w:val="none"/>
      <w:pStyle w:val="Heading4"/>
      <w:suff w:val="nothing"/>
      <w:lvlText w:val=""/>
      <w:lvlJc w:val="left"/>
    </w:lvl>
    <w:lvl w:ilvl="4">
      <w:start w:val="1"/>
      <w:numFmt w:val="none"/>
      <w:pStyle w:val="Heading5"/>
      <w:suff w:val="nothing"/>
      <w:lvlText w:val=""/>
      <w:lvlJc w:val="left"/>
    </w:lvl>
    <w:lvl w:ilvl="5">
      <w:start w:val="1"/>
      <w:numFmt w:val="none"/>
      <w:pStyle w:val="Heading6"/>
      <w:suff w:val="nothing"/>
      <w:lvlText w:val="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7" w15:restartNumberingAfterBreak="0">
    <w:nsid w:val="22C474D9"/>
    <w:multiLevelType w:val="multilevel"/>
    <w:tmpl w:val="8220A352"/>
    <w:name w:val="333"/>
    <w:lvl w:ilvl="0">
      <w:start w:val="1"/>
      <w:numFmt w:val="decimal"/>
      <w:pStyle w:val="PlainText"/>
      <w:isLgl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Restart w:val="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D8F7EF9"/>
    <w:multiLevelType w:val="hybridMultilevel"/>
    <w:tmpl w:val="BEAEC784"/>
    <w:lvl w:ilvl="0" w:tplc="2C263140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8A1EC3"/>
    <w:multiLevelType w:val="hybridMultilevel"/>
    <w:tmpl w:val="923A58AC"/>
    <w:lvl w:ilvl="0" w:tplc="82846FF6">
      <w:start w:val="100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EC3CEF"/>
    <w:multiLevelType w:val="hybridMultilevel"/>
    <w:tmpl w:val="8FBE02A0"/>
    <w:lvl w:ilvl="0" w:tplc="0424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673EF"/>
    <w:multiLevelType w:val="hybridMultilevel"/>
    <w:tmpl w:val="E668A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C1442"/>
    <w:multiLevelType w:val="hybridMultilevel"/>
    <w:tmpl w:val="ACA6DC54"/>
    <w:lvl w:ilvl="0" w:tplc="850C96C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E1B1F"/>
    <w:multiLevelType w:val="hybridMultilevel"/>
    <w:tmpl w:val="75360624"/>
    <w:lvl w:ilvl="0" w:tplc="8B943CFE">
      <w:start w:val="10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EB5733"/>
    <w:multiLevelType w:val="hybridMultilevel"/>
    <w:tmpl w:val="51B02C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5D5A85"/>
    <w:multiLevelType w:val="hybridMultilevel"/>
    <w:tmpl w:val="BA6C30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A4291"/>
    <w:multiLevelType w:val="hybridMultilevel"/>
    <w:tmpl w:val="453CA5F8"/>
    <w:lvl w:ilvl="0" w:tplc="0424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33E48A4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87682"/>
    <w:multiLevelType w:val="hybridMultilevel"/>
    <w:tmpl w:val="B86EF36C"/>
    <w:lvl w:ilvl="0" w:tplc="0424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3E157E6"/>
    <w:multiLevelType w:val="hybridMultilevel"/>
    <w:tmpl w:val="9ACC1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88D83D16">
      <w:start w:val="1"/>
      <w:numFmt w:val="lowerLetter"/>
      <w:lvlText w:val="%3."/>
      <w:lvlJc w:val="right"/>
      <w:pPr>
        <w:ind w:left="2160" w:hanging="180"/>
      </w:pPr>
      <w:rPr>
        <w:rFonts w:ascii="Arial" w:eastAsia="Times New Roman" w:hAnsi="Arial" w:cs="Arial"/>
      </w:r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21060"/>
    <w:multiLevelType w:val="hybridMultilevel"/>
    <w:tmpl w:val="E196F24A"/>
    <w:lvl w:ilvl="0" w:tplc="465A42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12"/>
  </w:num>
  <w:num w:numId="6">
    <w:abstractNumId w:val="1"/>
  </w:num>
  <w:num w:numId="7">
    <w:abstractNumId w:val="5"/>
  </w:num>
  <w:num w:numId="8">
    <w:abstractNumId w:val="19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13"/>
  </w:num>
  <w:num w:numId="15">
    <w:abstractNumId w:val="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5"/>
  </w:num>
  <w:num w:numId="19">
    <w:abstractNumId w:val="11"/>
  </w:num>
  <w:num w:numId="20">
    <w:abstractNumId w:val="3"/>
  </w:num>
  <w:num w:numId="2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552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E7D"/>
    <w:rsid w:val="0001598C"/>
    <w:rsid w:val="00016740"/>
    <w:rsid w:val="00023288"/>
    <w:rsid w:val="000232AC"/>
    <w:rsid w:val="0003132B"/>
    <w:rsid w:val="00031B1A"/>
    <w:rsid w:val="00034BA5"/>
    <w:rsid w:val="0003556E"/>
    <w:rsid w:val="00043458"/>
    <w:rsid w:val="00050B6E"/>
    <w:rsid w:val="00054D4A"/>
    <w:rsid w:val="000555A3"/>
    <w:rsid w:val="00065657"/>
    <w:rsid w:val="00071A38"/>
    <w:rsid w:val="00073069"/>
    <w:rsid w:val="00085C92"/>
    <w:rsid w:val="00086DD3"/>
    <w:rsid w:val="000A29F3"/>
    <w:rsid w:val="000A43F4"/>
    <w:rsid w:val="000B22FE"/>
    <w:rsid w:val="000B6646"/>
    <w:rsid w:val="000D2553"/>
    <w:rsid w:val="000E4DE7"/>
    <w:rsid w:val="00107B29"/>
    <w:rsid w:val="00121794"/>
    <w:rsid w:val="00156FDC"/>
    <w:rsid w:val="00160E8A"/>
    <w:rsid w:val="00167C2A"/>
    <w:rsid w:val="00170348"/>
    <w:rsid w:val="00181854"/>
    <w:rsid w:val="00185453"/>
    <w:rsid w:val="001937BC"/>
    <w:rsid w:val="001C0E9C"/>
    <w:rsid w:val="001E261B"/>
    <w:rsid w:val="001F4ACA"/>
    <w:rsid w:val="001F6B00"/>
    <w:rsid w:val="002067FC"/>
    <w:rsid w:val="0021477F"/>
    <w:rsid w:val="002178DB"/>
    <w:rsid w:val="0022056F"/>
    <w:rsid w:val="0022753A"/>
    <w:rsid w:val="00272100"/>
    <w:rsid w:val="0027643A"/>
    <w:rsid w:val="00280BD9"/>
    <w:rsid w:val="002873C1"/>
    <w:rsid w:val="002A6E05"/>
    <w:rsid w:val="002C2E0A"/>
    <w:rsid w:val="002C53C2"/>
    <w:rsid w:val="002D3D5C"/>
    <w:rsid w:val="002E3741"/>
    <w:rsid w:val="002F2875"/>
    <w:rsid w:val="002F2C17"/>
    <w:rsid w:val="00303D79"/>
    <w:rsid w:val="0030794D"/>
    <w:rsid w:val="00323280"/>
    <w:rsid w:val="00330E59"/>
    <w:rsid w:val="003330BB"/>
    <w:rsid w:val="003337DA"/>
    <w:rsid w:val="00347B63"/>
    <w:rsid w:val="00355049"/>
    <w:rsid w:val="00371A2C"/>
    <w:rsid w:val="003A2E2C"/>
    <w:rsid w:val="003B406F"/>
    <w:rsid w:val="003C1A75"/>
    <w:rsid w:val="003C1C62"/>
    <w:rsid w:val="003C59F6"/>
    <w:rsid w:val="003D29D8"/>
    <w:rsid w:val="003E058B"/>
    <w:rsid w:val="003E225C"/>
    <w:rsid w:val="003F364A"/>
    <w:rsid w:val="00404640"/>
    <w:rsid w:val="004207AC"/>
    <w:rsid w:val="00441095"/>
    <w:rsid w:val="004412E2"/>
    <w:rsid w:val="004760E9"/>
    <w:rsid w:val="00477E19"/>
    <w:rsid w:val="00496163"/>
    <w:rsid w:val="004963D5"/>
    <w:rsid w:val="004A00E4"/>
    <w:rsid w:val="004A3A4B"/>
    <w:rsid w:val="004B3565"/>
    <w:rsid w:val="004C1DD3"/>
    <w:rsid w:val="004C3534"/>
    <w:rsid w:val="004C7305"/>
    <w:rsid w:val="004F4DD4"/>
    <w:rsid w:val="004F4E8D"/>
    <w:rsid w:val="00501020"/>
    <w:rsid w:val="00505212"/>
    <w:rsid w:val="00510CDC"/>
    <w:rsid w:val="005225EF"/>
    <w:rsid w:val="00523C2B"/>
    <w:rsid w:val="005249AC"/>
    <w:rsid w:val="005279C5"/>
    <w:rsid w:val="00530ADA"/>
    <w:rsid w:val="00531F49"/>
    <w:rsid w:val="00534C72"/>
    <w:rsid w:val="00547122"/>
    <w:rsid w:val="00551701"/>
    <w:rsid w:val="00553893"/>
    <w:rsid w:val="005719A3"/>
    <w:rsid w:val="00576E4C"/>
    <w:rsid w:val="00580D62"/>
    <w:rsid w:val="00591A71"/>
    <w:rsid w:val="00597EF9"/>
    <w:rsid w:val="005B0B78"/>
    <w:rsid w:val="005F3FD4"/>
    <w:rsid w:val="006063FB"/>
    <w:rsid w:val="00624701"/>
    <w:rsid w:val="00633656"/>
    <w:rsid w:val="00634248"/>
    <w:rsid w:val="00660A4A"/>
    <w:rsid w:val="00662730"/>
    <w:rsid w:val="00677AD5"/>
    <w:rsid w:val="0068603F"/>
    <w:rsid w:val="006971F1"/>
    <w:rsid w:val="006A3E7D"/>
    <w:rsid w:val="006A5609"/>
    <w:rsid w:val="006B2022"/>
    <w:rsid w:val="006B28C1"/>
    <w:rsid w:val="006C7F14"/>
    <w:rsid w:val="006D46CA"/>
    <w:rsid w:val="006E4427"/>
    <w:rsid w:val="00700790"/>
    <w:rsid w:val="00703103"/>
    <w:rsid w:val="00707E9A"/>
    <w:rsid w:val="00714280"/>
    <w:rsid w:val="00731177"/>
    <w:rsid w:val="007319CF"/>
    <w:rsid w:val="00753405"/>
    <w:rsid w:val="007621D3"/>
    <w:rsid w:val="00764E25"/>
    <w:rsid w:val="007701B0"/>
    <w:rsid w:val="0077457F"/>
    <w:rsid w:val="007A110A"/>
    <w:rsid w:val="007A2D47"/>
    <w:rsid w:val="007C17B2"/>
    <w:rsid w:val="007F6B0C"/>
    <w:rsid w:val="0080253C"/>
    <w:rsid w:val="008340E3"/>
    <w:rsid w:val="0084445D"/>
    <w:rsid w:val="0084453F"/>
    <w:rsid w:val="00847744"/>
    <w:rsid w:val="008500C8"/>
    <w:rsid w:val="00863AEF"/>
    <w:rsid w:val="008726EE"/>
    <w:rsid w:val="008930C2"/>
    <w:rsid w:val="008A234B"/>
    <w:rsid w:val="008B0836"/>
    <w:rsid w:val="008C2916"/>
    <w:rsid w:val="008C6B80"/>
    <w:rsid w:val="008D0C53"/>
    <w:rsid w:val="008D294D"/>
    <w:rsid w:val="00912D1D"/>
    <w:rsid w:val="00916171"/>
    <w:rsid w:val="00926C80"/>
    <w:rsid w:val="00953475"/>
    <w:rsid w:val="0097179C"/>
    <w:rsid w:val="009B1E20"/>
    <w:rsid w:val="009B3F6D"/>
    <w:rsid w:val="009C3C07"/>
    <w:rsid w:val="009C60F1"/>
    <w:rsid w:val="009D038A"/>
    <w:rsid w:val="009D6669"/>
    <w:rsid w:val="00A05B4F"/>
    <w:rsid w:val="00A36776"/>
    <w:rsid w:val="00A417FC"/>
    <w:rsid w:val="00A46EDB"/>
    <w:rsid w:val="00A5130D"/>
    <w:rsid w:val="00A53951"/>
    <w:rsid w:val="00A55A76"/>
    <w:rsid w:val="00A57050"/>
    <w:rsid w:val="00A6664E"/>
    <w:rsid w:val="00A7020B"/>
    <w:rsid w:val="00A73258"/>
    <w:rsid w:val="00A7692F"/>
    <w:rsid w:val="00AB4D3B"/>
    <w:rsid w:val="00AB679F"/>
    <w:rsid w:val="00AC38D7"/>
    <w:rsid w:val="00AC42A3"/>
    <w:rsid w:val="00AD0250"/>
    <w:rsid w:val="00AE2579"/>
    <w:rsid w:val="00AE427B"/>
    <w:rsid w:val="00AE646E"/>
    <w:rsid w:val="00AE6AF8"/>
    <w:rsid w:val="00AF10E9"/>
    <w:rsid w:val="00AF6C50"/>
    <w:rsid w:val="00B04872"/>
    <w:rsid w:val="00B270FE"/>
    <w:rsid w:val="00B334D7"/>
    <w:rsid w:val="00B33E20"/>
    <w:rsid w:val="00B344B4"/>
    <w:rsid w:val="00B44BD0"/>
    <w:rsid w:val="00B51B31"/>
    <w:rsid w:val="00B51F29"/>
    <w:rsid w:val="00B55E66"/>
    <w:rsid w:val="00B61094"/>
    <w:rsid w:val="00B6648D"/>
    <w:rsid w:val="00B67FCB"/>
    <w:rsid w:val="00B807C3"/>
    <w:rsid w:val="00B83AE6"/>
    <w:rsid w:val="00BA1B97"/>
    <w:rsid w:val="00BA41F1"/>
    <w:rsid w:val="00BC2402"/>
    <w:rsid w:val="00BD78CF"/>
    <w:rsid w:val="00BE322B"/>
    <w:rsid w:val="00C03662"/>
    <w:rsid w:val="00C03717"/>
    <w:rsid w:val="00C05DF4"/>
    <w:rsid w:val="00C06583"/>
    <w:rsid w:val="00C07A13"/>
    <w:rsid w:val="00C17711"/>
    <w:rsid w:val="00C21DA0"/>
    <w:rsid w:val="00C234A3"/>
    <w:rsid w:val="00C23C72"/>
    <w:rsid w:val="00C26AD8"/>
    <w:rsid w:val="00C458DB"/>
    <w:rsid w:val="00C517A5"/>
    <w:rsid w:val="00C55A73"/>
    <w:rsid w:val="00C5788C"/>
    <w:rsid w:val="00C6309A"/>
    <w:rsid w:val="00C87C7E"/>
    <w:rsid w:val="00C93906"/>
    <w:rsid w:val="00CB5D9D"/>
    <w:rsid w:val="00CD5AD4"/>
    <w:rsid w:val="00CF1C15"/>
    <w:rsid w:val="00CF2CB9"/>
    <w:rsid w:val="00D04B91"/>
    <w:rsid w:val="00D06BA9"/>
    <w:rsid w:val="00D1063A"/>
    <w:rsid w:val="00D10D6F"/>
    <w:rsid w:val="00D11720"/>
    <w:rsid w:val="00D15831"/>
    <w:rsid w:val="00D25B2F"/>
    <w:rsid w:val="00D61CF2"/>
    <w:rsid w:val="00D9698B"/>
    <w:rsid w:val="00DA5100"/>
    <w:rsid w:val="00DA7C10"/>
    <w:rsid w:val="00DB5A29"/>
    <w:rsid w:val="00DC33F5"/>
    <w:rsid w:val="00DC4C83"/>
    <w:rsid w:val="00DC4F80"/>
    <w:rsid w:val="00DC5214"/>
    <w:rsid w:val="00DE57B7"/>
    <w:rsid w:val="00E00B30"/>
    <w:rsid w:val="00E00C38"/>
    <w:rsid w:val="00E073DD"/>
    <w:rsid w:val="00E10425"/>
    <w:rsid w:val="00E1573D"/>
    <w:rsid w:val="00E2111E"/>
    <w:rsid w:val="00E428BC"/>
    <w:rsid w:val="00E440FD"/>
    <w:rsid w:val="00E61F02"/>
    <w:rsid w:val="00E6325B"/>
    <w:rsid w:val="00E64504"/>
    <w:rsid w:val="00E65A3F"/>
    <w:rsid w:val="00E67BAD"/>
    <w:rsid w:val="00E90F2D"/>
    <w:rsid w:val="00EA06AC"/>
    <w:rsid w:val="00EA5733"/>
    <w:rsid w:val="00EB08C1"/>
    <w:rsid w:val="00EB7C34"/>
    <w:rsid w:val="00EC0D9A"/>
    <w:rsid w:val="00EC79BF"/>
    <w:rsid w:val="00F01114"/>
    <w:rsid w:val="00F01181"/>
    <w:rsid w:val="00F06389"/>
    <w:rsid w:val="00F14A82"/>
    <w:rsid w:val="00F33A1A"/>
    <w:rsid w:val="00F34114"/>
    <w:rsid w:val="00F62F08"/>
    <w:rsid w:val="00F74E1E"/>
    <w:rsid w:val="00F75982"/>
    <w:rsid w:val="00F90688"/>
    <w:rsid w:val="00FB0637"/>
    <w:rsid w:val="00FC2730"/>
    <w:rsid w:val="00FD41F0"/>
    <w:rsid w:val="00FD7ABF"/>
    <w:rsid w:val="00FE26FD"/>
    <w:rsid w:val="00FE628B"/>
    <w:rsid w:val="00FE6417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8E5026F"/>
  <w15:docId w15:val="{7CB3012A-9697-40E8-A695-D88645F8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sz w:val="22"/>
        <w:szCs w:val="22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1854"/>
    <w:rPr>
      <w:rFonts w:ascii="Times New Roman" w:hAnsi="Times New Roman" w:cs="Times New Roman"/>
      <w:sz w:val="24"/>
      <w:szCs w:val="20"/>
      <w:lang w:val="en-AU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Arial Black" w:hAnsi="Arial Black" w:cs="Arial"/>
      <w:b/>
      <w:szCs w:val="22"/>
      <w:lang w:val="sl-SI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i/>
      <w:szCs w:val="22"/>
      <w:lang w:val="sl-SI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szCs w:val="22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rFonts w:ascii="Arial" w:hAnsi="Arial" w:cs="Arial"/>
      <w:b/>
      <w:szCs w:val="22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rFonts w:ascii="Arial" w:hAnsi="Arial" w:cs="Arial"/>
      <w:sz w:val="22"/>
      <w:szCs w:val="22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rFonts w:cs="Arial"/>
      <w:i/>
      <w:sz w:val="22"/>
      <w:szCs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  <w:sz w:val="20"/>
      <w:szCs w:val="22"/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  <w:sz w:val="20"/>
      <w:szCs w:val="22"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b/>
      <w:i/>
      <w:sz w:val="18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ascii="Arial" w:hAnsi="Arial" w:cs="Arial"/>
      <w:sz w:val="22"/>
      <w:szCs w:val="22"/>
      <w:lang w:val="sl-SI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360"/>
      </w:tabs>
      <w:jc w:val="both"/>
    </w:pPr>
    <w:rPr>
      <w:rFonts w:cs="Arial"/>
      <w:szCs w:val="22"/>
      <w:lang w:val="sl-SI"/>
    </w:rPr>
  </w:style>
  <w:style w:type="paragraph" w:styleId="BodyTextIndent">
    <w:name w:val="Body Text Indent"/>
    <w:basedOn w:val="Normal"/>
    <w:pPr>
      <w:keepLines/>
      <w:jc w:val="both"/>
      <w:outlineLvl w:val="0"/>
    </w:pPr>
    <w:rPr>
      <w:rFonts w:ascii="Arial" w:hAnsi="Arial" w:cs="Arial"/>
      <w:sz w:val="22"/>
      <w:szCs w:val="22"/>
      <w:lang w:val="sl-SI"/>
    </w:rPr>
  </w:style>
  <w:style w:type="paragraph" w:styleId="PlainText">
    <w:name w:val="Plain Text"/>
    <w:basedOn w:val="Normal"/>
    <w:pPr>
      <w:numPr>
        <w:numId w:val="1"/>
      </w:numPr>
    </w:pPr>
    <w:rPr>
      <w:rFonts w:ascii="Courier New" w:hAnsi="Courier New" w:cs="Arial"/>
      <w:sz w:val="20"/>
      <w:szCs w:val="22"/>
      <w:lang w:val="sl-SI"/>
    </w:rPr>
  </w:style>
  <w:style w:type="paragraph" w:styleId="BodyText3">
    <w:name w:val="Body Text 3"/>
    <w:basedOn w:val="Normal"/>
    <w:pPr>
      <w:keepNext/>
      <w:keepLines/>
      <w:spacing w:line="240" w:lineRule="atLeast"/>
      <w:jc w:val="both"/>
    </w:pPr>
    <w:rPr>
      <w:rFonts w:ascii="Arial" w:hAnsi="Arial" w:cs="Arial"/>
      <w:b/>
      <w:sz w:val="22"/>
      <w:szCs w:val="22"/>
      <w:lang w:val="sl-SI"/>
    </w:rPr>
  </w:style>
  <w:style w:type="paragraph" w:styleId="BalloonText">
    <w:name w:val="Balloon Text"/>
    <w:basedOn w:val="Normal"/>
    <w:semiHidden/>
    <w:rsid w:val="00B55E6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7E9A"/>
    <w:rPr>
      <w:rFonts w:ascii="Bookman Old Style" w:hAnsi="Bookman Old Style"/>
      <w:sz w:val="22"/>
    </w:rPr>
  </w:style>
  <w:style w:type="paragraph" w:customStyle="1" w:styleId="3372873BB58A4DED866D2BE34882C06C">
    <w:name w:val="3372873BB58A4DED866D2BE34882C06C"/>
    <w:rsid w:val="0084453F"/>
    <w:pPr>
      <w:spacing w:after="200" w:line="276" w:lineRule="auto"/>
    </w:pPr>
    <w:rPr>
      <w:rFonts w:ascii="Calibri" w:hAnsi="Calibri"/>
    </w:rPr>
  </w:style>
  <w:style w:type="paragraph" w:styleId="ListParagraph">
    <w:name w:val="List Paragraph"/>
    <w:basedOn w:val="Normal"/>
    <w:uiPriority w:val="34"/>
    <w:qFormat/>
    <w:rsid w:val="00C05DF4"/>
    <w:pPr>
      <w:ind w:left="720"/>
      <w:contextualSpacing/>
    </w:pPr>
    <w:rPr>
      <w:rFonts w:ascii="Arial" w:hAnsi="Arial" w:cs="Arial"/>
      <w:sz w:val="22"/>
      <w:szCs w:val="22"/>
      <w:lang w:val="sl-SI"/>
    </w:rPr>
  </w:style>
  <w:style w:type="paragraph" w:customStyle="1" w:styleId="alineazaodstavkom">
    <w:name w:val="alineazaodstavkom"/>
    <w:basedOn w:val="Normal"/>
    <w:rsid w:val="007A2D47"/>
    <w:pPr>
      <w:spacing w:before="100" w:beforeAutospacing="1" w:after="100" w:afterAutospacing="1"/>
    </w:pPr>
    <w:rPr>
      <w:szCs w:val="24"/>
      <w:lang w:val="sl-SI"/>
    </w:rPr>
  </w:style>
  <w:style w:type="paragraph" w:styleId="NormalWeb">
    <w:name w:val="Normal (Web)"/>
    <w:basedOn w:val="Normal"/>
    <w:uiPriority w:val="99"/>
    <w:unhideWhenUsed/>
    <w:rsid w:val="00DE57B7"/>
    <w:pPr>
      <w:spacing w:before="100" w:beforeAutospacing="1" w:after="100" w:afterAutospacing="1"/>
    </w:pPr>
    <w:rPr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282129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0705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3713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746">
          <w:marLeft w:val="4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vodice.si" TargetMode="External"/><Relationship Id="rId2" Type="http://schemas.openxmlformats.org/officeDocument/2006/relationships/hyperlink" Target="http://www.vodice.si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vodice.si" TargetMode="External"/><Relationship Id="rId2" Type="http://schemas.openxmlformats.org/officeDocument/2006/relationships/hyperlink" Target="http://www.vodice.si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jazg\AppData\Local\Microsoft\Windows\Temporary%20Internet%20Files\Content.Outlook\Q03O24CF\Enotna%20predloga%20OV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5DA0059-C8E3-456A-B3C5-5D1FE138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Enotna predloga OV</Template>
  <TotalTime>10</TotalTime>
  <Pages>1</Pages>
  <Words>316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Štev</vt:lpstr>
      <vt:lpstr>Štev</vt:lpstr>
    </vt:vector>
  </TitlesOfParts>
  <Company>Občina Vodice</Company>
  <LinksUpToDate>false</LinksUpToDate>
  <CharactersWithSpaces>2237</CharactersWithSpaces>
  <SharedDoc>false</SharedDoc>
  <HLinks>
    <vt:vector size="12" baseType="variant">
      <vt:variant>
        <vt:i4>5243007</vt:i4>
      </vt:variant>
      <vt:variant>
        <vt:i4>3</vt:i4>
      </vt:variant>
      <vt:variant>
        <vt:i4>0</vt:i4>
      </vt:variant>
      <vt:variant>
        <vt:i4>5</vt:i4>
      </vt:variant>
      <vt:variant>
        <vt:lpwstr>mailto:obcina@vodice.si</vt:lpwstr>
      </vt:variant>
      <vt:variant>
        <vt:lpwstr/>
      </vt:variant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http://www.vodice.si/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</dc:title>
  <dc:creator>Aleksandra Plevel</dc:creator>
  <cp:lastModifiedBy>Tina Vrhovec</cp:lastModifiedBy>
  <cp:revision>3</cp:revision>
  <cp:lastPrinted>2016-06-13T09:50:00Z</cp:lastPrinted>
  <dcterms:created xsi:type="dcterms:W3CDTF">2026-06-02T11:49:00Z</dcterms:created>
  <dcterms:modified xsi:type="dcterms:W3CDTF">2026-06-02T11:59:00Z</dcterms:modified>
</cp:coreProperties>
</file>